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8F9887" w14:textId="31B97162" w:rsidR="00CA309E" w:rsidRPr="003D38A3" w:rsidRDefault="00BB2805" w:rsidP="003D38A3">
                            <w:pPr>
                              <w:pStyle w:val="CourseContainedHeader"/>
                            </w:pPr>
                            <w:r>
                              <w:t>Tapping the Handle Thread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408F9887" w14:textId="31B97162" w:rsidR="00CA309E" w:rsidRPr="003D38A3" w:rsidRDefault="00BB2805" w:rsidP="003D38A3">
                      <w:pPr>
                        <w:pStyle w:val="CourseContainedHeader"/>
                      </w:pPr>
                      <w:r>
                        <w:t>Tapping the Handle Thread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13046C26" w:rsidR="003D38A3" w:rsidRPr="003D38A3" w:rsidRDefault="00066D8F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D622E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5.1</w:t>
                            </w:r>
                            <w:r w:rsidR="00BB2805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13046C26" w:rsidR="003D38A3" w:rsidRPr="003D38A3" w:rsidRDefault="00066D8F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D622E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5.1</w:t>
                      </w:r>
                      <w:r w:rsidR="00BB2805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B71847" w:rsidRPr="000A0E77" w14:paraId="2B75A497" w14:textId="74A59B69" w:rsidTr="00B71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B71847" w:rsidRPr="000A0E77" w:rsidRDefault="00B71847" w:rsidP="00301451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B71847" w:rsidRPr="000A0E7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1C7F1CA9" w:rsidR="00B71847" w:rsidRDefault="00D94B2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</w:tr>
      <w:tr w:rsidR="00B71847" w:rsidRPr="000A0E77" w14:paraId="2A2C2CEE" w14:textId="2AF2C7AD" w:rsidTr="00D94B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0F5AF8" w:rsidRPr="000A0E77" w:rsidRDefault="000F5AF8" w:rsidP="00D94B20">
            <w:pPr>
              <w:pStyle w:val="TableRows"/>
              <w:ind w:left="0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E8582A">
      <w:pPr>
        <w:pStyle w:val="Heading4"/>
      </w:pPr>
      <w:r>
        <w:t>Instructions</w:t>
      </w:r>
    </w:p>
    <w:p w14:paraId="7204AA4D" w14:textId="5A34ED7E" w:rsidR="00D94B20" w:rsidRDefault="00BB2805" w:rsidP="00141640">
      <w:pPr>
        <w:rPr>
          <w:lang w:eastAsia="en-AU"/>
        </w:rPr>
      </w:pPr>
      <w:r>
        <w:rPr>
          <w:lang w:eastAsia="en-AU"/>
        </w:rPr>
        <w:t xml:space="preserve">You will use a </w:t>
      </w:r>
      <w:r w:rsidRPr="00A87FAF">
        <w:rPr>
          <w:b/>
          <w:bCs/>
          <w:lang w:eastAsia="en-AU"/>
        </w:rPr>
        <w:t>3-stage tap set</w:t>
      </w:r>
      <w:r>
        <w:rPr>
          <w:lang w:eastAsia="en-AU"/>
        </w:rPr>
        <w:t xml:space="preserve"> to cut an internal </w:t>
      </w:r>
      <w:r w:rsidR="00542FE8">
        <w:rPr>
          <w:lang w:eastAsia="en-AU"/>
        </w:rPr>
        <w:t>thread inside your mallet head, allowing the handle to be screwed in securely. This process requires correct alignment, safe technique, and consistent motion.</w:t>
      </w:r>
    </w:p>
    <w:p w14:paraId="6436A53E" w14:textId="77777777" w:rsidR="00542FE8" w:rsidRDefault="00542FE8" w:rsidP="00141640">
      <w:pPr>
        <w:rPr>
          <w:lang w:eastAsia="en-AU"/>
        </w:rPr>
      </w:pPr>
    </w:p>
    <w:p w14:paraId="5DA95D48" w14:textId="04CA4BF2" w:rsidR="00542FE8" w:rsidRDefault="00542FE8" w:rsidP="00141640">
      <w:pPr>
        <w:rPr>
          <w:lang w:eastAsia="en-AU"/>
        </w:rPr>
      </w:pPr>
      <w:r>
        <w:rPr>
          <w:lang w:eastAsia="en-AU"/>
        </w:rPr>
        <w:t>Use this worksheet to record your tap sequence, lubrication use, fit check, and personal reflection.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221A9C19" w14:textId="635E085F" w:rsidR="007763E0" w:rsidRPr="007763E0" w:rsidRDefault="00B83531" w:rsidP="007763E0">
      <w:pPr>
        <w:pStyle w:val="Heading4"/>
      </w:pPr>
      <w:r>
        <w:t xml:space="preserve">Section 1 </w:t>
      </w:r>
      <w:r w:rsidR="00484E88">
        <w:t>–</w:t>
      </w:r>
      <w:r>
        <w:t xml:space="preserve"> </w:t>
      </w:r>
      <w:r w:rsidR="00542FE8">
        <w:t>Tap Setup</w:t>
      </w:r>
    </w:p>
    <w:p w14:paraId="71E3413F" w14:textId="257BC703" w:rsidR="007763E0" w:rsidRDefault="00542FE8" w:rsidP="007763E0">
      <w:pPr>
        <w:rPr>
          <w:b/>
          <w:bCs/>
        </w:rPr>
      </w:pPr>
      <w:r>
        <w:rPr>
          <w:b/>
          <w:bCs/>
        </w:rPr>
        <w:t>What tools were used for this operation?</w:t>
      </w:r>
    </w:p>
    <w:p w14:paraId="7314BE79" w14:textId="6EC4C85B" w:rsidR="00EE32AF" w:rsidRDefault="00066D8F" w:rsidP="00D94B20">
      <w:sdt>
        <w:sdtPr>
          <w:rPr>
            <w:sz w:val="28"/>
            <w:szCs w:val="28"/>
          </w:rPr>
          <w:id w:val="-179998947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94B2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94B20" w:rsidRPr="00D14D0E">
        <w:t xml:space="preserve"> </w:t>
      </w:r>
      <w:r w:rsidR="00542FE8">
        <w:t>Taper tap</w:t>
      </w:r>
      <w:r w:rsidR="00EE32AF">
        <w:t xml:space="preserve">     </w:t>
      </w:r>
      <w:r w:rsidR="00D94B20">
        <w:t xml:space="preserve">  </w:t>
      </w:r>
      <w:sdt>
        <w:sdtPr>
          <w:rPr>
            <w:sz w:val="28"/>
            <w:szCs w:val="28"/>
          </w:rPr>
          <w:id w:val="-125173218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EE32A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94B20">
        <w:rPr>
          <w:sz w:val="28"/>
          <w:szCs w:val="28"/>
        </w:rPr>
        <w:t xml:space="preserve"> </w:t>
      </w:r>
      <w:r w:rsidR="00542FE8">
        <w:t>Intermediate tap</w:t>
      </w:r>
      <w:r w:rsidR="00EE32AF">
        <w:t xml:space="preserve">       </w:t>
      </w:r>
      <w:r w:rsidR="00D94B20">
        <w:t xml:space="preserve">  </w:t>
      </w:r>
      <w:sdt>
        <w:sdtPr>
          <w:rPr>
            <w:sz w:val="28"/>
            <w:szCs w:val="28"/>
          </w:rPr>
          <w:id w:val="123513061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EE32A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94B20">
        <w:t xml:space="preserve"> </w:t>
      </w:r>
      <w:r w:rsidR="00EE32AF">
        <w:t>Bottoming tap</w:t>
      </w:r>
      <w:r w:rsidR="00D94B20">
        <w:t xml:space="preserve">  </w:t>
      </w:r>
    </w:p>
    <w:p w14:paraId="3ABB4B2E" w14:textId="0B93258A" w:rsidR="00D94B20" w:rsidRDefault="00066D8F" w:rsidP="00D94B20">
      <w:sdt>
        <w:sdtPr>
          <w:rPr>
            <w:sz w:val="28"/>
            <w:szCs w:val="28"/>
          </w:rPr>
          <w:id w:val="53786892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53333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94B20">
        <w:t xml:space="preserve"> </w:t>
      </w:r>
      <w:r w:rsidR="00EE32AF">
        <w:t>Tap handle</w:t>
      </w:r>
      <w:r w:rsidR="00D94B20">
        <w:t xml:space="preserve"> </w:t>
      </w:r>
      <w:r w:rsidR="00EE32AF">
        <w:t xml:space="preserve">   </w:t>
      </w:r>
      <w:r w:rsidR="00D94B20">
        <w:t xml:space="preserve"> </w:t>
      </w:r>
      <w:sdt>
        <w:sdtPr>
          <w:rPr>
            <w:sz w:val="28"/>
            <w:szCs w:val="28"/>
          </w:rPr>
          <w:id w:val="-67557717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94B2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94B20">
        <w:t xml:space="preserve"> </w:t>
      </w:r>
      <w:r w:rsidR="00EE32AF">
        <w:t xml:space="preserve">Cutting compound      </w:t>
      </w:r>
      <w:sdt>
        <w:sdtPr>
          <w:rPr>
            <w:sz w:val="28"/>
            <w:szCs w:val="28"/>
          </w:rPr>
          <w:id w:val="-676301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EE32A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EE32AF">
        <w:t xml:space="preserve"> Vice or clamp</w:t>
      </w:r>
    </w:p>
    <w:p w14:paraId="7CFA9FA4" w14:textId="77777777" w:rsidR="00D94B20" w:rsidRDefault="00D94B20" w:rsidP="007763E0">
      <w:pPr>
        <w:rPr>
          <w:b/>
          <w:bCs/>
        </w:rPr>
      </w:pPr>
    </w:p>
    <w:p w14:paraId="03764620" w14:textId="3AEFB6A7" w:rsidR="00D94B20" w:rsidRPr="00D973CD" w:rsidRDefault="00EE32AF" w:rsidP="007763E0">
      <w:pPr>
        <w:rPr>
          <w:b/>
          <w:bCs/>
        </w:rPr>
      </w:pPr>
      <w:r>
        <w:rPr>
          <w:b/>
          <w:bCs/>
        </w:rPr>
        <w:t>Describe your setup or workholding:</w:t>
      </w:r>
    </w:p>
    <w:p w14:paraId="364B153F" w14:textId="77777777" w:rsidR="007763E0" w:rsidRDefault="007763E0" w:rsidP="007763E0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741FC8" w14:textId="77777777" w:rsidR="007763E0" w:rsidRDefault="007763E0" w:rsidP="007763E0">
      <w:pPr>
        <w:rPr>
          <w:lang w:eastAsia="en-AU"/>
        </w:rPr>
      </w:pPr>
    </w:p>
    <w:p w14:paraId="183CD5F7" w14:textId="3AEF2492" w:rsidR="00F90F99" w:rsidRPr="007763E0" w:rsidRDefault="00F90F99" w:rsidP="00F90F99">
      <w:pPr>
        <w:pStyle w:val="Heading4"/>
      </w:pPr>
      <w:r>
        <w:t xml:space="preserve">Section 2 – </w:t>
      </w:r>
      <w:r w:rsidR="00EE32AF">
        <w:t>Threading Process</w:t>
      </w:r>
    </w:p>
    <w:p w14:paraId="70E912BC" w14:textId="0CB97E12" w:rsidR="00F90F99" w:rsidRDefault="00EE32AF" w:rsidP="00F90F99">
      <w:pPr>
        <w:rPr>
          <w:b/>
          <w:bCs/>
        </w:rPr>
      </w:pPr>
      <w:r>
        <w:rPr>
          <w:b/>
          <w:bCs/>
        </w:rPr>
        <w:t>Did you complete the full tap sequence?</w:t>
      </w:r>
    </w:p>
    <w:p w14:paraId="3880A45E" w14:textId="4C3D6101" w:rsidR="00F90F99" w:rsidRDefault="00066D8F" w:rsidP="00F90F99">
      <w:pPr>
        <w:rPr>
          <w:rFonts w:ascii="MS Gothic" w:eastAsia="MS Gothic" w:hAnsi="MS Gothic"/>
          <w:sz w:val="28"/>
          <w:szCs w:val="28"/>
        </w:rPr>
      </w:pPr>
      <w:sdt>
        <w:sdtPr>
          <w:rPr>
            <w:sz w:val="28"/>
            <w:szCs w:val="28"/>
          </w:rPr>
          <w:id w:val="-127755215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90F9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0F99" w:rsidRPr="00D14D0E">
        <w:t xml:space="preserve"> </w:t>
      </w:r>
      <w:r w:rsidR="00EE32AF">
        <w:t>Yes – all 3 stages</w:t>
      </w:r>
      <w:r w:rsidR="00F90F99">
        <w:t xml:space="preserve">    </w:t>
      </w:r>
      <w:sdt>
        <w:sdtPr>
          <w:rPr>
            <w:sz w:val="28"/>
            <w:szCs w:val="28"/>
          </w:rPr>
          <w:id w:val="112689387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90F9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0F99">
        <w:rPr>
          <w:sz w:val="28"/>
          <w:szCs w:val="28"/>
        </w:rPr>
        <w:t xml:space="preserve"> </w:t>
      </w:r>
      <w:r w:rsidR="00EE32AF">
        <w:t>Partial – explain below</w:t>
      </w:r>
      <w:r w:rsidR="00F90F99">
        <w:t xml:space="preserve"> </w:t>
      </w:r>
    </w:p>
    <w:p w14:paraId="3A2E7D8B" w14:textId="08AB4F80" w:rsidR="00F90F99" w:rsidRDefault="00EE32AF" w:rsidP="00EE32AF">
      <w:pPr>
        <w:spacing w:line="480" w:lineRule="auto"/>
        <w:rPr>
          <w:b/>
          <w:bCs/>
        </w:rPr>
      </w:pPr>
      <w:r>
        <w:t>______________________________________________________________________________________________________________________________________________________________________________</w:t>
      </w:r>
    </w:p>
    <w:p w14:paraId="79836766" w14:textId="3F89157D" w:rsidR="00F90F99" w:rsidRDefault="00EE32AF" w:rsidP="00F90F99">
      <w:pPr>
        <w:rPr>
          <w:b/>
          <w:bCs/>
        </w:rPr>
      </w:pPr>
      <w:r>
        <w:rPr>
          <w:b/>
          <w:bCs/>
        </w:rPr>
        <w:t>How did you apply lubrication or cutting fluid?</w:t>
      </w:r>
    </w:p>
    <w:p w14:paraId="4122A69F" w14:textId="46962813" w:rsidR="00F90F99" w:rsidRDefault="00066D8F" w:rsidP="00F90F99">
      <w:sdt>
        <w:sdtPr>
          <w:rPr>
            <w:sz w:val="28"/>
            <w:szCs w:val="28"/>
          </w:rPr>
          <w:id w:val="114015344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90F9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0F99" w:rsidRPr="00D14D0E">
        <w:t xml:space="preserve"> </w:t>
      </w:r>
      <w:r w:rsidR="00EE32AF">
        <w:t>Dipped tap</w:t>
      </w:r>
      <w:r w:rsidR="00F90F99">
        <w:t xml:space="preserve">    </w:t>
      </w:r>
      <w:sdt>
        <w:sdtPr>
          <w:rPr>
            <w:sz w:val="28"/>
            <w:szCs w:val="28"/>
          </w:rPr>
          <w:id w:val="202814472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90F9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0F99">
        <w:rPr>
          <w:sz w:val="28"/>
          <w:szCs w:val="28"/>
        </w:rPr>
        <w:t xml:space="preserve"> </w:t>
      </w:r>
      <w:r w:rsidR="00EE32AF">
        <w:t>Applied before each stage</w:t>
      </w:r>
      <w:r w:rsidR="00F90F99">
        <w:t xml:space="preserve">     </w:t>
      </w:r>
      <w:sdt>
        <w:sdtPr>
          <w:rPr>
            <w:sz w:val="28"/>
            <w:szCs w:val="28"/>
          </w:rPr>
          <w:id w:val="105065076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90F9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0F99">
        <w:t xml:space="preserve"> </w:t>
      </w:r>
      <w:r w:rsidR="00EE32AF">
        <w:t>Did not use – explain:__________________________</w:t>
      </w:r>
    </w:p>
    <w:p w14:paraId="7CDE70CB" w14:textId="77777777" w:rsidR="00242B2E" w:rsidRDefault="00242B2E" w:rsidP="00242B2E">
      <w:pPr>
        <w:rPr>
          <w:lang w:eastAsia="en-AU"/>
        </w:rPr>
      </w:pPr>
    </w:p>
    <w:p w14:paraId="3CD925ED" w14:textId="77777777" w:rsidR="00242B2E" w:rsidRDefault="00242B2E">
      <w:pPr>
        <w:spacing w:before="0" w:after="0"/>
        <w:rPr>
          <w:b/>
          <w:bCs/>
          <w:lang w:eastAsia="en-AU"/>
        </w:rPr>
      </w:pPr>
      <w:r>
        <w:rPr>
          <w:b/>
          <w:bCs/>
          <w:lang w:eastAsia="en-AU"/>
        </w:rPr>
        <w:br w:type="page"/>
      </w:r>
    </w:p>
    <w:p w14:paraId="2552B232" w14:textId="29DC7E00" w:rsidR="00242B2E" w:rsidRPr="00242B2E" w:rsidRDefault="00242B2E" w:rsidP="00242B2E">
      <w:pPr>
        <w:rPr>
          <w:b/>
          <w:bCs/>
          <w:lang w:eastAsia="en-AU"/>
        </w:rPr>
      </w:pPr>
      <w:r>
        <w:rPr>
          <w:b/>
          <w:bCs/>
          <w:lang w:eastAsia="en-AU"/>
        </w:rPr>
        <w:lastRenderedPageBreak/>
        <w:t>Tick if performed correctly:</w:t>
      </w:r>
    </w:p>
    <w:p w14:paraId="708ADEEF" w14:textId="4970357A" w:rsidR="00242B2E" w:rsidRDefault="00066D8F" w:rsidP="00242B2E">
      <w:sdt>
        <w:sdtPr>
          <w:rPr>
            <w:sz w:val="28"/>
            <w:szCs w:val="28"/>
          </w:rPr>
          <w:id w:val="-149256088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42B2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242B2E" w:rsidRPr="00D14D0E">
        <w:t xml:space="preserve"> </w:t>
      </w:r>
      <w:r w:rsidR="00242B2E">
        <w:t xml:space="preserve">Tap aligned square to surface     </w:t>
      </w:r>
    </w:p>
    <w:p w14:paraId="1A976E90" w14:textId="53F7CC7E" w:rsidR="00242B2E" w:rsidRDefault="00066D8F" w:rsidP="00242B2E">
      <w:sdt>
        <w:sdtPr>
          <w:rPr>
            <w:sz w:val="28"/>
            <w:szCs w:val="28"/>
          </w:rPr>
          <w:id w:val="91066191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42B2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242B2E">
        <w:rPr>
          <w:sz w:val="28"/>
          <w:szCs w:val="28"/>
        </w:rPr>
        <w:t xml:space="preserve"> </w:t>
      </w:r>
      <w:r w:rsidR="00242B2E">
        <w:t xml:space="preserve">Backed off ¼ turn every full turn (chip clearing)    </w:t>
      </w:r>
    </w:p>
    <w:p w14:paraId="3E84C23E" w14:textId="034E0335" w:rsidR="00242B2E" w:rsidRPr="00242B2E" w:rsidRDefault="00066D8F" w:rsidP="00F90F99">
      <w:sdt>
        <w:sdtPr>
          <w:rPr>
            <w:sz w:val="28"/>
            <w:szCs w:val="28"/>
          </w:rPr>
          <w:id w:val="91128593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42B2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242B2E">
        <w:t xml:space="preserve"> No excessive force or skipping</w:t>
      </w:r>
    </w:p>
    <w:p w14:paraId="24931DB5" w14:textId="42234915" w:rsidR="00F90F99" w:rsidRPr="00D973CD" w:rsidRDefault="00242B2E" w:rsidP="00F90F99">
      <w:pPr>
        <w:rPr>
          <w:b/>
          <w:bCs/>
        </w:rPr>
      </w:pPr>
      <w:r>
        <w:rPr>
          <w:b/>
          <w:bCs/>
        </w:rPr>
        <w:t>Threading notes or challenges encountered:</w:t>
      </w:r>
    </w:p>
    <w:p w14:paraId="24B17F86" w14:textId="62DDB463" w:rsidR="00F90F99" w:rsidRDefault="00F90F99" w:rsidP="00777215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7F30750A" w14:textId="6B45D0F8" w:rsidR="00293894" w:rsidRPr="007763E0" w:rsidRDefault="00293894" w:rsidP="00293894">
      <w:pPr>
        <w:pStyle w:val="Heading4"/>
      </w:pPr>
      <w:r>
        <w:t>Section 3 – Thread Fit Check</w:t>
      </w:r>
    </w:p>
    <w:p w14:paraId="0106F17B" w14:textId="0DCF60E2" w:rsidR="00293894" w:rsidRDefault="00293894" w:rsidP="00293894">
      <w:pPr>
        <w:rPr>
          <w:b/>
          <w:bCs/>
        </w:rPr>
      </w:pPr>
      <w:r>
        <w:rPr>
          <w:b/>
          <w:bCs/>
        </w:rPr>
        <w:t>Was the handle able to screw into the tapped hole securely?</w:t>
      </w:r>
    </w:p>
    <w:p w14:paraId="026A9E14" w14:textId="340EECB4" w:rsidR="00293894" w:rsidRDefault="00066D8F" w:rsidP="004D163E">
      <w:pPr>
        <w:spacing w:line="480" w:lineRule="auto"/>
        <w:rPr>
          <w:rFonts w:ascii="MS Gothic" w:eastAsia="MS Gothic" w:hAnsi="MS Gothic"/>
          <w:sz w:val="28"/>
          <w:szCs w:val="28"/>
        </w:rPr>
      </w:pPr>
      <w:sdt>
        <w:sdtPr>
          <w:rPr>
            <w:sz w:val="28"/>
            <w:szCs w:val="28"/>
          </w:rPr>
          <w:id w:val="42462361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389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293894" w:rsidRPr="00D14D0E">
        <w:t xml:space="preserve"> </w:t>
      </w:r>
      <w:r w:rsidR="00293894">
        <w:t xml:space="preserve">Yes    </w:t>
      </w:r>
      <w:sdt>
        <w:sdtPr>
          <w:rPr>
            <w:sz w:val="28"/>
            <w:szCs w:val="28"/>
          </w:rPr>
          <w:id w:val="148204785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389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293894">
        <w:rPr>
          <w:sz w:val="28"/>
          <w:szCs w:val="28"/>
        </w:rPr>
        <w:t xml:space="preserve"> </w:t>
      </w:r>
      <w:r w:rsidR="00293894">
        <w:t xml:space="preserve">Too tight   </w:t>
      </w:r>
      <w:sdt>
        <w:sdtPr>
          <w:rPr>
            <w:sz w:val="28"/>
            <w:szCs w:val="28"/>
          </w:rPr>
          <w:id w:val="159398030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389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293894">
        <w:rPr>
          <w:sz w:val="28"/>
          <w:szCs w:val="28"/>
        </w:rPr>
        <w:t xml:space="preserve"> </w:t>
      </w:r>
      <w:r w:rsidR="004D163E">
        <w:t xml:space="preserve">Loose  </w:t>
      </w:r>
      <w:sdt>
        <w:sdtPr>
          <w:rPr>
            <w:sz w:val="28"/>
            <w:szCs w:val="28"/>
          </w:rPr>
          <w:id w:val="50917969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4D163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D163E">
        <w:rPr>
          <w:sz w:val="28"/>
          <w:szCs w:val="28"/>
        </w:rPr>
        <w:t xml:space="preserve"> </w:t>
      </w:r>
      <w:r w:rsidR="004D163E">
        <w:t>Didn’t fit -  explain:________________________________________</w:t>
      </w:r>
    </w:p>
    <w:p w14:paraId="4F3F270E" w14:textId="2CC3D20C" w:rsidR="00293894" w:rsidRPr="004D163E" w:rsidRDefault="004D163E" w:rsidP="00293894">
      <w:pPr>
        <w:spacing w:line="480" w:lineRule="auto"/>
      </w:pPr>
      <w:r w:rsidRPr="004D163E">
        <w:rPr>
          <w:b/>
          <w:bCs/>
        </w:rPr>
        <w:t>Depth of tapped thread (mm):</w:t>
      </w:r>
      <w:r>
        <w:t xml:space="preserve"> _________________</w:t>
      </w:r>
    </w:p>
    <w:p w14:paraId="44CA157E" w14:textId="5597A6B5" w:rsidR="00293894" w:rsidRDefault="004D163E" w:rsidP="00293894">
      <w:pPr>
        <w:rPr>
          <w:b/>
          <w:bCs/>
        </w:rPr>
      </w:pPr>
      <w:r>
        <w:rPr>
          <w:b/>
          <w:bCs/>
        </w:rPr>
        <w:t>Did you clean or deburr the thread after tapping?</w:t>
      </w:r>
    </w:p>
    <w:p w14:paraId="17A7665B" w14:textId="065E074C" w:rsidR="00293894" w:rsidRDefault="00066D8F" w:rsidP="00293894">
      <w:sdt>
        <w:sdtPr>
          <w:rPr>
            <w:sz w:val="28"/>
            <w:szCs w:val="28"/>
          </w:rPr>
          <w:id w:val="7709989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389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293894" w:rsidRPr="00D14D0E">
        <w:t xml:space="preserve"> </w:t>
      </w:r>
      <w:r w:rsidR="004D163E">
        <w:t>Yes</w:t>
      </w:r>
      <w:r w:rsidR="00293894">
        <w:t xml:space="preserve">    </w:t>
      </w:r>
      <w:sdt>
        <w:sdtPr>
          <w:rPr>
            <w:sz w:val="28"/>
            <w:szCs w:val="28"/>
          </w:rPr>
          <w:id w:val="111603120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389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293894">
        <w:rPr>
          <w:sz w:val="28"/>
          <w:szCs w:val="28"/>
        </w:rPr>
        <w:t xml:space="preserve"> </w:t>
      </w:r>
      <w:r w:rsidR="00F357A8">
        <w:t>No</w:t>
      </w:r>
      <w:r w:rsidR="00293894">
        <w:t xml:space="preserve">     </w:t>
      </w:r>
      <w:sdt>
        <w:sdtPr>
          <w:rPr>
            <w:sz w:val="28"/>
            <w:szCs w:val="28"/>
          </w:rPr>
          <w:id w:val="14741096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389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293894">
        <w:t xml:space="preserve"> </w:t>
      </w:r>
      <w:r w:rsidR="00F357A8">
        <w:t>Forgot</w:t>
      </w:r>
      <w:r w:rsidR="00293894">
        <w:t xml:space="preserve"> – </w:t>
      </w:r>
      <w:r w:rsidR="00F357A8">
        <w:t>will complete next lesson</w:t>
      </w:r>
    </w:p>
    <w:p w14:paraId="7D386096" w14:textId="77777777" w:rsidR="001412F5" w:rsidRDefault="001412F5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lang w:eastAsia="en-AU"/>
          <w14:ligatures w14:val="none"/>
        </w:rPr>
      </w:pPr>
    </w:p>
    <w:p w14:paraId="4821D937" w14:textId="408FB363" w:rsidR="00CD1836" w:rsidRDefault="00CD1836" w:rsidP="00CD1836">
      <w:pPr>
        <w:pStyle w:val="Heading4"/>
      </w:pPr>
      <w:r>
        <w:t xml:space="preserve">Section </w:t>
      </w:r>
      <w:r w:rsidR="00CE2EB6">
        <w:t>4</w:t>
      </w:r>
      <w:r>
        <w:t xml:space="preserve"> – </w:t>
      </w:r>
      <w:r w:rsidR="00CE2EB6">
        <w:t>Safety Confirmation</w:t>
      </w:r>
    </w:p>
    <w:p w14:paraId="6531AE60" w14:textId="7B3E27BE" w:rsidR="00CE2EB6" w:rsidRPr="00CE2EB6" w:rsidRDefault="00CE2EB6" w:rsidP="00CE2EB6">
      <w:pPr>
        <w:rPr>
          <w:lang w:eastAsia="en-AU"/>
        </w:rPr>
      </w:pPr>
      <w:r>
        <w:rPr>
          <w:lang w:eastAsia="en-AU"/>
        </w:rPr>
        <w:t>Tick all safety measures followed during this task:</w:t>
      </w:r>
    </w:p>
    <w:p w14:paraId="565FB000" w14:textId="2370E3FE" w:rsidR="00CE2EB6" w:rsidRDefault="00066D8F" w:rsidP="00CD1836">
      <w:sdt>
        <w:sdtPr>
          <w:rPr>
            <w:sz w:val="28"/>
            <w:szCs w:val="28"/>
          </w:rPr>
          <w:id w:val="210375908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D183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D1836" w:rsidRPr="00D14D0E">
        <w:t xml:space="preserve"> </w:t>
      </w:r>
      <w:r w:rsidR="00CE2EB6">
        <w:t>PPE worn (glasses, apron, enclosed shoes)</w:t>
      </w:r>
      <w:r w:rsidR="00CD1836">
        <w:t xml:space="preserve">     </w:t>
      </w:r>
    </w:p>
    <w:p w14:paraId="729AA27D" w14:textId="6C5AC24D" w:rsidR="00CE2EB6" w:rsidRDefault="00066D8F" w:rsidP="00CD1836">
      <w:sdt>
        <w:sdtPr>
          <w:rPr>
            <w:sz w:val="28"/>
            <w:szCs w:val="28"/>
          </w:rPr>
          <w:id w:val="-110534779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E2EB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D1836">
        <w:rPr>
          <w:sz w:val="28"/>
          <w:szCs w:val="28"/>
        </w:rPr>
        <w:t xml:space="preserve"> </w:t>
      </w:r>
      <w:r w:rsidR="00777215">
        <w:t>Tap aligned using square or visual guide</w:t>
      </w:r>
      <w:r w:rsidR="00CD1836">
        <w:t xml:space="preserve">    </w:t>
      </w:r>
    </w:p>
    <w:p w14:paraId="0EF8FCA2" w14:textId="49A81ABD" w:rsidR="00CE2EB6" w:rsidRDefault="00066D8F" w:rsidP="00CD1836">
      <w:sdt>
        <w:sdtPr>
          <w:rPr>
            <w:sz w:val="28"/>
            <w:szCs w:val="28"/>
          </w:rPr>
          <w:id w:val="20106975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E2EB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D1836">
        <w:t xml:space="preserve"> </w:t>
      </w:r>
      <w:r w:rsidR="00777215">
        <w:t>Reversed motion used to clear chips</w:t>
      </w:r>
    </w:p>
    <w:p w14:paraId="5174C840" w14:textId="189EB2B4" w:rsidR="00B4728D" w:rsidRDefault="00066D8F" w:rsidP="00CD1836">
      <w:sdt>
        <w:sdtPr>
          <w:rPr>
            <w:sz w:val="28"/>
            <w:szCs w:val="28"/>
          </w:rPr>
          <w:id w:val="-114373147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D183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D1836">
        <w:t xml:space="preserve"> </w:t>
      </w:r>
      <w:r w:rsidR="00777215">
        <w:t>Hands clear of rotating tools or sharp threads</w:t>
      </w:r>
    </w:p>
    <w:p w14:paraId="5596E1A7" w14:textId="13E9359C" w:rsidR="00CD1836" w:rsidRPr="00D973CD" w:rsidRDefault="00777215" w:rsidP="00CD1836">
      <w:pPr>
        <w:rPr>
          <w:b/>
          <w:bCs/>
        </w:rPr>
      </w:pPr>
      <w:r>
        <w:rPr>
          <w:b/>
          <w:bCs/>
        </w:rPr>
        <w:t>Any WHS reminders or learnings today:</w:t>
      </w:r>
    </w:p>
    <w:p w14:paraId="28226453" w14:textId="62C77363" w:rsidR="004906FA" w:rsidRPr="00665699" w:rsidRDefault="00CD1836" w:rsidP="00665699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3DD5782D" w14:textId="509BA5E9" w:rsidR="007E1A7D" w:rsidRPr="001721F2" w:rsidRDefault="00215E27" w:rsidP="00E8582A">
      <w:pPr>
        <w:pStyle w:val="Heading4"/>
      </w:pPr>
      <w:r>
        <w:t>S</w:t>
      </w:r>
      <w:r w:rsidR="007E1A7D">
        <w:t xml:space="preserve">ection </w:t>
      </w:r>
      <w:r w:rsidR="006B42A0">
        <w:t>5</w:t>
      </w:r>
      <w:r w:rsidR="007E1A7D">
        <w:t xml:space="preserve"> – </w:t>
      </w:r>
      <w:r w:rsidR="006B42A0">
        <w:t>Reflection</w:t>
      </w:r>
    </w:p>
    <w:p w14:paraId="3166B536" w14:textId="26B1F1B8" w:rsidR="006C5207" w:rsidRPr="00D973CD" w:rsidRDefault="00777215" w:rsidP="00D973CD">
      <w:pPr>
        <w:rPr>
          <w:b/>
          <w:bCs/>
        </w:rPr>
      </w:pPr>
      <w:r>
        <w:rPr>
          <w:b/>
          <w:bCs/>
        </w:rPr>
        <w:t>What helped you achieve a clean internal thread?</w:t>
      </w:r>
    </w:p>
    <w:p w14:paraId="29922E40" w14:textId="73F3EB4B" w:rsidR="006B42A0" w:rsidRDefault="005E1116" w:rsidP="00D973CD">
      <w:pPr>
        <w:spacing w:line="480" w:lineRule="auto"/>
      </w:pPr>
      <w:r>
        <w:t>_______________________________________________________________________________________</w:t>
      </w:r>
    </w:p>
    <w:p w14:paraId="66BC8991" w14:textId="7EC742A3" w:rsidR="006B42A0" w:rsidRDefault="00777215" w:rsidP="00777215">
      <w:pPr>
        <w:rPr>
          <w:b/>
          <w:bCs/>
        </w:rPr>
      </w:pPr>
      <w:r>
        <w:rPr>
          <w:b/>
          <w:bCs/>
        </w:rPr>
        <w:t>What could improve your tapping result next time?</w:t>
      </w:r>
    </w:p>
    <w:p w14:paraId="61880DAF" w14:textId="4C51FC62" w:rsidR="00777215" w:rsidRDefault="00066D8F" w:rsidP="00777215">
      <w:sdt>
        <w:sdtPr>
          <w:rPr>
            <w:sz w:val="28"/>
            <w:szCs w:val="28"/>
          </w:rPr>
          <w:id w:val="161932425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77215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77215" w:rsidRPr="00D14D0E">
        <w:t xml:space="preserve"> </w:t>
      </w:r>
      <w:r w:rsidR="00777215">
        <w:t xml:space="preserve">Better alignment    </w:t>
      </w:r>
      <w:sdt>
        <w:sdtPr>
          <w:rPr>
            <w:sz w:val="28"/>
            <w:szCs w:val="28"/>
          </w:rPr>
          <w:id w:val="88784685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77215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77215">
        <w:rPr>
          <w:sz w:val="28"/>
          <w:szCs w:val="28"/>
        </w:rPr>
        <w:t xml:space="preserve"> </w:t>
      </w:r>
      <w:r w:rsidR="00777215">
        <w:t xml:space="preserve">Lubrication technique     </w:t>
      </w:r>
      <w:sdt>
        <w:sdtPr>
          <w:rPr>
            <w:sz w:val="28"/>
            <w:szCs w:val="28"/>
          </w:rPr>
          <w:id w:val="112581781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77215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77215">
        <w:t xml:space="preserve"> Cutting motion control    </w:t>
      </w:r>
      <w:sdt>
        <w:sdtPr>
          <w:rPr>
            <w:sz w:val="28"/>
            <w:szCs w:val="28"/>
          </w:rPr>
          <w:id w:val="-199093880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77215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77215">
        <w:t xml:space="preserve"> Patience</w:t>
      </w:r>
    </w:p>
    <w:bookmarkEnd w:id="0"/>
    <w:bookmarkEnd w:id="1"/>
    <w:bookmarkEnd w:id="2"/>
    <w:bookmarkEnd w:id="3"/>
    <w:p w14:paraId="6290D544" w14:textId="77777777" w:rsidR="00777215" w:rsidRDefault="00777215" w:rsidP="00777215">
      <w:pPr>
        <w:rPr>
          <w:b/>
          <w:bCs/>
        </w:rPr>
      </w:pPr>
    </w:p>
    <w:p w14:paraId="1342E64B" w14:textId="39D95B50" w:rsidR="00777215" w:rsidRPr="00D973CD" w:rsidRDefault="00777215" w:rsidP="00777215">
      <w:pPr>
        <w:rPr>
          <w:b/>
          <w:bCs/>
        </w:rPr>
      </w:pPr>
      <w:r>
        <w:rPr>
          <w:b/>
          <w:bCs/>
        </w:rPr>
        <w:t>Personal note:</w:t>
      </w:r>
    </w:p>
    <w:p w14:paraId="764D699A" w14:textId="6BD5A418" w:rsidR="00665699" w:rsidRPr="00777215" w:rsidRDefault="00777215" w:rsidP="00777215">
      <w:pPr>
        <w:spacing w:line="480" w:lineRule="auto"/>
        <w:rPr>
          <w:b/>
          <w:bCs/>
        </w:rPr>
      </w:pPr>
      <w:r>
        <w:t>______________________________________________________________________________________________________________________________________________________________________________</w:t>
      </w:r>
    </w:p>
    <w:sectPr w:rsidR="00665699" w:rsidRPr="00777215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A7B95" w14:textId="77777777" w:rsidR="00514A4C" w:rsidRDefault="00514A4C" w:rsidP="009125CB">
      <w:r>
        <w:separator/>
      </w:r>
    </w:p>
    <w:p w14:paraId="0E33DE3F" w14:textId="77777777" w:rsidR="00514A4C" w:rsidRDefault="00514A4C" w:rsidP="009125CB"/>
    <w:p w14:paraId="76E1C590" w14:textId="77777777" w:rsidR="00514A4C" w:rsidRDefault="00514A4C" w:rsidP="009125CB"/>
    <w:p w14:paraId="4E652BBC" w14:textId="77777777" w:rsidR="00514A4C" w:rsidRDefault="00514A4C" w:rsidP="009125CB"/>
  </w:endnote>
  <w:endnote w:type="continuationSeparator" w:id="0">
    <w:p w14:paraId="62478A2E" w14:textId="77777777" w:rsidR="00514A4C" w:rsidRDefault="00514A4C" w:rsidP="009125CB">
      <w:r>
        <w:continuationSeparator/>
      </w:r>
    </w:p>
    <w:p w14:paraId="6D8CEBC9" w14:textId="77777777" w:rsidR="00514A4C" w:rsidRDefault="00514A4C" w:rsidP="009125CB"/>
    <w:p w14:paraId="523E7F7F" w14:textId="77777777" w:rsidR="00514A4C" w:rsidRDefault="00514A4C" w:rsidP="009125CB"/>
    <w:p w14:paraId="42AE002E" w14:textId="77777777" w:rsidR="00514A4C" w:rsidRDefault="00514A4C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27E7A5EF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066D8F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52D7E" w14:textId="77777777" w:rsidR="00514A4C" w:rsidRDefault="00514A4C" w:rsidP="009125CB">
      <w:r>
        <w:separator/>
      </w:r>
    </w:p>
    <w:p w14:paraId="6A7F4131" w14:textId="77777777" w:rsidR="00514A4C" w:rsidRDefault="00514A4C" w:rsidP="009125CB"/>
    <w:p w14:paraId="2EF4EFE9" w14:textId="77777777" w:rsidR="00514A4C" w:rsidRDefault="00514A4C" w:rsidP="009125CB"/>
    <w:p w14:paraId="05A481D5" w14:textId="77777777" w:rsidR="00514A4C" w:rsidRDefault="00514A4C" w:rsidP="009125CB"/>
  </w:footnote>
  <w:footnote w:type="continuationSeparator" w:id="0">
    <w:p w14:paraId="3BEC7ED5" w14:textId="77777777" w:rsidR="00514A4C" w:rsidRDefault="00514A4C" w:rsidP="009125CB">
      <w:r>
        <w:continuationSeparator/>
      </w:r>
    </w:p>
    <w:p w14:paraId="7ACA866B" w14:textId="77777777" w:rsidR="00514A4C" w:rsidRDefault="00514A4C" w:rsidP="009125CB"/>
    <w:p w14:paraId="4693BD4B" w14:textId="77777777" w:rsidR="00514A4C" w:rsidRDefault="00514A4C" w:rsidP="009125CB"/>
    <w:p w14:paraId="2CD1BAFE" w14:textId="77777777" w:rsidR="00514A4C" w:rsidRDefault="00514A4C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A39E1"/>
    <w:multiLevelType w:val="hybridMultilevel"/>
    <w:tmpl w:val="617C25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32868"/>
    <w:multiLevelType w:val="hybridMultilevel"/>
    <w:tmpl w:val="A29835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4B3D"/>
    <w:multiLevelType w:val="hybridMultilevel"/>
    <w:tmpl w:val="63CCE6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D30FD9"/>
    <w:multiLevelType w:val="hybridMultilevel"/>
    <w:tmpl w:val="DF8460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86324"/>
    <w:multiLevelType w:val="hybridMultilevel"/>
    <w:tmpl w:val="DF846004"/>
    <w:lvl w:ilvl="0" w:tplc="E79A8C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8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B339E"/>
    <w:multiLevelType w:val="hybridMultilevel"/>
    <w:tmpl w:val="79CAB3A4"/>
    <w:lvl w:ilvl="0" w:tplc="3AE00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20"/>
  </w:num>
  <w:num w:numId="3" w16cid:durableId="1776317215">
    <w:abstractNumId w:val="43"/>
  </w:num>
  <w:num w:numId="4" w16cid:durableId="1534071080">
    <w:abstractNumId w:val="36"/>
  </w:num>
  <w:num w:numId="5" w16cid:durableId="1673219778">
    <w:abstractNumId w:val="16"/>
  </w:num>
  <w:num w:numId="6" w16cid:durableId="1200585890">
    <w:abstractNumId w:val="33"/>
  </w:num>
  <w:num w:numId="7" w16cid:durableId="1908228620">
    <w:abstractNumId w:val="24"/>
  </w:num>
  <w:num w:numId="8" w16cid:durableId="1147357831">
    <w:abstractNumId w:val="32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2"/>
  </w:num>
  <w:num w:numId="19" w16cid:durableId="173418005">
    <w:abstractNumId w:val="28"/>
  </w:num>
  <w:num w:numId="20" w16cid:durableId="2127193325">
    <w:abstractNumId w:val="38"/>
  </w:num>
  <w:num w:numId="21" w16cid:durableId="383067315">
    <w:abstractNumId w:val="37"/>
  </w:num>
  <w:num w:numId="22" w16cid:durableId="1951935085">
    <w:abstractNumId w:val="41"/>
  </w:num>
  <w:num w:numId="23" w16cid:durableId="558134442">
    <w:abstractNumId w:val="40"/>
  </w:num>
  <w:num w:numId="24" w16cid:durableId="54202057">
    <w:abstractNumId w:val="30"/>
  </w:num>
  <w:num w:numId="25" w16cid:durableId="580530458">
    <w:abstractNumId w:val="34"/>
  </w:num>
  <w:num w:numId="26" w16cid:durableId="441651303">
    <w:abstractNumId w:val="27"/>
  </w:num>
  <w:num w:numId="27" w16cid:durableId="1674410907">
    <w:abstractNumId w:val="21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5"/>
  </w:num>
  <w:num w:numId="32" w16cid:durableId="1696350815">
    <w:abstractNumId w:val="31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42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9"/>
  </w:num>
  <w:num w:numId="39" w16cid:durableId="348682577">
    <w:abstractNumId w:val="39"/>
  </w:num>
  <w:num w:numId="40" w16cid:durableId="1784686532">
    <w:abstractNumId w:val="18"/>
  </w:num>
  <w:num w:numId="41" w16cid:durableId="1578779587">
    <w:abstractNumId w:val="23"/>
  </w:num>
  <w:num w:numId="42" w16cid:durableId="436603556">
    <w:abstractNumId w:val="35"/>
  </w:num>
  <w:num w:numId="43" w16cid:durableId="1038437009">
    <w:abstractNumId w:val="29"/>
  </w:num>
  <w:num w:numId="44" w16cid:durableId="903758586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12FA"/>
    <w:rsid w:val="000175FA"/>
    <w:rsid w:val="000212CC"/>
    <w:rsid w:val="000244F2"/>
    <w:rsid w:val="000272C0"/>
    <w:rsid w:val="00027675"/>
    <w:rsid w:val="00027B8E"/>
    <w:rsid w:val="00027C46"/>
    <w:rsid w:val="00035D0D"/>
    <w:rsid w:val="00036332"/>
    <w:rsid w:val="0004132C"/>
    <w:rsid w:val="00041F7C"/>
    <w:rsid w:val="00044333"/>
    <w:rsid w:val="000456D4"/>
    <w:rsid w:val="00047E11"/>
    <w:rsid w:val="00051820"/>
    <w:rsid w:val="00052A11"/>
    <w:rsid w:val="000618D8"/>
    <w:rsid w:val="00062725"/>
    <w:rsid w:val="0006692A"/>
    <w:rsid w:val="00066B68"/>
    <w:rsid w:val="00066D8F"/>
    <w:rsid w:val="0006718D"/>
    <w:rsid w:val="00067A0E"/>
    <w:rsid w:val="0007227C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0DB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E6FB9"/>
    <w:rsid w:val="000F0A74"/>
    <w:rsid w:val="000F4F6F"/>
    <w:rsid w:val="000F5AF8"/>
    <w:rsid w:val="001056C6"/>
    <w:rsid w:val="001103CE"/>
    <w:rsid w:val="001134C2"/>
    <w:rsid w:val="00113E91"/>
    <w:rsid w:val="001147E3"/>
    <w:rsid w:val="001167D3"/>
    <w:rsid w:val="00116B7B"/>
    <w:rsid w:val="001204C9"/>
    <w:rsid w:val="00120B5E"/>
    <w:rsid w:val="00121BC5"/>
    <w:rsid w:val="001333B4"/>
    <w:rsid w:val="001412F5"/>
    <w:rsid w:val="00141640"/>
    <w:rsid w:val="00141964"/>
    <w:rsid w:val="00151747"/>
    <w:rsid w:val="00154A09"/>
    <w:rsid w:val="0016025A"/>
    <w:rsid w:val="001612E2"/>
    <w:rsid w:val="001619C1"/>
    <w:rsid w:val="00171235"/>
    <w:rsid w:val="00171BD9"/>
    <w:rsid w:val="001721F2"/>
    <w:rsid w:val="0017683D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5EAE"/>
    <w:rsid w:val="001F0E0F"/>
    <w:rsid w:val="001F2F98"/>
    <w:rsid w:val="001F76B5"/>
    <w:rsid w:val="002026ED"/>
    <w:rsid w:val="00202FF8"/>
    <w:rsid w:val="00206802"/>
    <w:rsid w:val="002075FB"/>
    <w:rsid w:val="00207E01"/>
    <w:rsid w:val="00210265"/>
    <w:rsid w:val="002122DB"/>
    <w:rsid w:val="00212845"/>
    <w:rsid w:val="00215E27"/>
    <w:rsid w:val="00216500"/>
    <w:rsid w:val="002176A7"/>
    <w:rsid w:val="002201D7"/>
    <w:rsid w:val="00220C76"/>
    <w:rsid w:val="002229F0"/>
    <w:rsid w:val="00224DE2"/>
    <w:rsid w:val="00224F26"/>
    <w:rsid w:val="00226EA5"/>
    <w:rsid w:val="00230CA5"/>
    <w:rsid w:val="00242356"/>
    <w:rsid w:val="002426A1"/>
    <w:rsid w:val="00242B2E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8118B"/>
    <w:rsid w:val="002901F6"/>
    <w:rsid w:val="00290595"/>
    <w:rsid w:val="00290D5F"/>
    <w:rsid w:val="002919DF"/>
    <w:rsid w:val="0029384D"/>
    <w:rsid w:val="00293894"/>
    <w:rsid w:val="00294680"/>
    <w:rsid w:val="002A0A44"/>
    <w:rsid w:val="002A16B9"/>
    <w:rsid w:val="002A4719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023"/>
    <w:rsid w:val="00305D6E"/>
    <w:rsid w:val="00312E11"/>
    <w:rsid w:val="00313FA9"/>
    <w:rsid w:val="00322F4E"/>
    <w:rsid w:val="003231B0"/>
    <w:rsid w:val="00325161"/>
    <w:rsid w:val="00331122"/>
    <w:rsid w:val="003311BC"/>
    <w:rsid w:val="00331885"/>
    <w:rsid w:val="00336048"/>
    <w:rsid w:val="0034625B"/>
    <w:rsid w:val="003468E1"/>
    <w:rsid w:val="00346C42"/>
    <w:rsid w:val="00346DF9"/>
    <w:rsid w:val="00347D42"/>
    <w:rsid w:val="003510E8"/>
    <w:rsid w:val="00352790"/>
    <w:rsid w:val="00353F61"/>
    <w:rsid w:val="00356072"/>
    <w:rsid w:val="00356DAE"/>
    <w:rsid w:val="003575F1"/>
    <w:rsid w:val="00357E7E"/>
    <w:rsid w:val="003602A3"/>
    <w:rsid w:val="00361A6D"/>
    <w:rsid w:val="00366AD3"/>
    <w:rsid w:val="00367B10"/>
    <w:rsid w:val="00371BB1"/>
    <w:rsid w:val="00372C25"/>
    <w:rsid w:val="00375E9E"/>
    <w:rsid w:val="00383625"/>
    <w:rsid w:val="00383839"/>
    <w:rsid w:val="0038594C"/>
    <w:rsid w:val="00391452"/>
    <w:rsid w:val="00391C7B"/>
    <w:rsid w:val="003A1B41"/>
    <w:rsid w:val="003B1BE7"/>
    <w:rsid w:val="003B48CA"/>
    <w:rsid w:val="003B5406"/>
    <w:rsid w:val="003B5C78"/>
    <w:rsid w:val="003B6AC0"/>
    <w:rsid w:val="003C4C4E"/>
    <w:rsid w:val="003D03DD"/>
    <w:rsid w:val="003D100E"/>
    <w:rsid w:val="003D38A3"/>
    <w:rsid w:val="003D6B5B"/>
    <w:rsid w:val="003D7C42"/>
    <w:rsid w:val="003E0F87"/>
    <w:rsid w:val="003E3BA2"/>
    <w:rsid w:val="003E6E7B"/>
    <w:rsid w:val="003F388F"/>
    <w:rsid w:val="00401EFE"/>
    <w:rsid w:val="00403F23"/>
    <w:rsid w:val="0040709F"/>
    <w:rsid w:val="00407D5F"/>
    <w:rsid w:val="00415688"/>
    <w:rsid w:val="00417484"/>
    <w:rsid w:val="00417B06"/>
    <w:rsid w:val="0042174C"/>
    <w:rsid w:val="00421AED"/>
    <w:rsid w:val="00426133"/>
    <w:rsid w:val="00426EA9"/>
    <w:rsid w:val="00431D9B"/>
    <w:rsid w:val="00434E09"/>
    <w:rsid w:val="004469E4"/>
    <w:rsid w:val="00452E10"/>
    <w:rsid w:val="00453596"/>
    <w:rsid w:val="00455727"/>
    <w:rsid w:val="00460086"/>
    <w:rsid w:val="0047737A"/>
    <w:rsid w:val="00482039"/>
    <w:rsid w:val="00483FF1"/>
    <w:rsid w:val="00484C9F"/>
    <w:rsid w:val="00484E88"/>
    <w:rsid w:val="004850E1"/>
    <w:rsid w:val="00487AA6"/>
    <w:rsid w:val="004906FA"/>
    <w:rsid w:val="00490823"/>
    <w:rsid w:val="00491A3B"/>
    <w:rsid w:val="004921B5"/>
    <w:rsid w:val="00492B94"/>
    <w:rsid w:val="00493844"/>
    <w:rsid w:val="00496959"/>
    <w:rsid w:val="004A3B9C"/>
    <w:rsid w:val="004A3C2A"/>
    <w:rsid w:val="004B4E0F"/>
    <w:rsid w:val="004B598F"/>
    <w:rsid w:val="004C762F"/>
    <w:rsid w:val="004D163E"/>
    <w:rsid w:val="004D1731"/>
    <w:rsid w:val="004D1A24"/>
    <w:rsid w:val="004D3588"/>
    <w:rsid w:val="004D3B85"/>
    <w:rsid w:val="004E08E2"/>
    <w:rsid w:val="00501743"/>
    <w:rsid w:val="00502852"/>
    <w:rsid w:val="00505609"/>
    <w:rsid w:val="00507D95"/>
    <w:rsid w:val="00514A4C"/>
    <w:rsid w:val="0051524B"/>
    <w:rsid w:val="0052086D"/>
    <w:rsid w:val="00525623"/>
    <w:rsid w:val="00526EEA"/>
    <w:rsid w:val="00533334"/>
    <w:rsid w:val="00536ADD"/>
    <w:rsid w:val="00542FE8"/>
    <w:rsid w:val="005433A1"/>
    <w:rsid w:val="0054568C"/>
    <w:rsid w:val="00545768"/>
    <w:rsid w:val="00547EA7"/>
    <w:rsid w:val="005516F8"/>
    <w:rsid w:val="00552D73"/>
    <w:rsid w:val="00563C2F"/>
    <w:rsid w:val="0056467D"/>
    <w:rsid w:val="005705B5"/>
    <w:rsid w:val="00571DAA"/>
    <w:rsid w:val="00586167"/>
    <w:rsid w:val="00590D2F"/>
    <w:rsid w:val="005936A4"/>
    <w:rsid w:val="00593F16"/>
    <w:rsid w:val="005A0867"/>
    <w:rsid w:val="005A21DE"/>
    <w:rsid w:val="005A36D9"/>
    <w:rsid w:val="005A4965"/>
    <w:rsid w:val="005C65D8"/>
    <w:rsid w:val="005D0415"/>
    <w:rsid w:val="005D0C09"/>
    <w:rsid w:val="005D44F7"/>
    <w:rsid w:val="005D4CB5"/>
    <w:rsid w:val="005D7B6A"/>
    <w:rsid w:val="005E0024"/>
    <w:rsid w:val="005E00D2"/>
    <w:rsid w:val="005E1116"/>
    <w:rsid w:val="005E3B0A"/>
    <w:rsid w:val="005E592D"/>
    <w:rsid w:val="005F7F66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36734"/>
    <w:rsid w:val="00644DEA"/>
    <w:rsid w:val="00651306"/>
    <w:rsid w:val="006642F1"/>
    <w:rsid w:val="00664AF5"/>
    <w:rsid w:val="00665699"/>
    <w:rsid w:val="00665D04"/>
    <w:rsid w:val="006660EC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A72B3"/>
    <w:rsid w:val="006B0A7E"/>
    <w:rsid w:val="006B42A0"/>
    <w:rsid w:val="006B6D54"/>
    <w:rsid w:val="006C0898"/>
    <w:rsid w:val="006C0C7B"/>
    <w:rsid w:val="006C41D3"/>
    <w:rsid w:val="006C5207"/>
    <w:rsid w:val="006D109A"/>
    <w:rsid w:val="006D47DB"/>
    <w:rsid w:val="006D588E"/>
    <w:rsid w:val="006D69B3"/>
    <w:rsid w:val="006F30EF"/>
    <w:rsid w:val="006F41C2"/>
    <w:rsid w:val="006F6457"/>
    <w:rsid w:val="00703D49"/>
    <w:rsid w:val="00705358"/>
    <w:rsid w:val="0071425C"/>
    <w:rsid w:val="00715EFB"/>
    <w:rsid w:val="00717028"/>
    <w:rsid w:val="00722565"/>
    <w:rsid w:val="00722AB5"/>
    <w:rsid w:val="007264C2"/>
    <w:rsid w:val="007312AE"/>
    <w:rsid w:val="00734686"/>
    <w:rsid w:val="0073530C"/>
    <w:rsid w:val="007372E9"/>
    <w:rsid w:val="0074097E"/>
    <w:rsid w:val="00742998"/>
    <w:rsid w:val="007450AC"/>
    <w:rsid w:val="0075070C"/>
    <w:rsid w:val="00767632"/>
    <w:rsid w:val="00767AA5"/>
    <w:rsid w:val="007724DE"/>
    <w:rsid w:val="0077352C"/>
    <w:rsid w:val="007761D0"/>
    <w:rsid w:val="007763E0"/>
    <w:rsid w:val="00777215"/>
    <w:rsid w:val="007773F4"/>
    <w:rsid w:val="007811DC"/>
    <w:rsid w:val="007841BA"/>
    <w:rsid w:val="007848F4"/>
    <w:rsid w:val="00787802"/>
    <w:rsid w:val="007909C7"/>
    <w:rsid w:val="0079246A"/>
    <w:rsid w:val="007937CC"/>
    <w:rsid w:val="00793C09"/>
    <w:rsid w:val="0079669D"/>
    <w:rsid w:val="007A0D57"/>
    <w:rsid w:val="007A1880"/>
    <w:rsid w:val="007A3384"/>
    <w:rsid w:val="007A49A9"/>
    <w:rsid w:val="007A52B5"/>
    <w:rsid w:val="007A5C53"/>
    <w:rsid w:val="007B2076"/>
    <w:rsid w:val="007B38C9"/>
    <w:rsid w:val="007B3E5D"/>
    <w:rsid w:val="007C1288"/>
    <w:rsid w:val="007C5C1E"/>
    <w:rsid w:val="007C6219"/>
    <w:rsid w:val="007D00B8"/>
    <w:rsid w:val="007D1388"/>
    <w:rsid w:val="007D3C76"/>
    <w:rsid w:val="007D3DCD"/>
    <w:rsid w:val="007E1382"/>
    <w:rsid w:val="007E1A7D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12263"/>
    <w:rsid w:val="00821060"/>
    <w:rsid w:val="0082109F"/>
    <w:rsid w:val="00822C71"/>
    <w:rsid w:val="00825B93"/>
    <w:rsid w:val="00827B16"/>
    <w:rsid w:val="00835C0F"/>
    <w:rsid w:val="00837177"/>
    <w:rsid w:val="008378FC"/>
    <w:rsid w:val="00845D17"/>
    <w:rsid w:val="008509E4"/>
    <w:rsid w:val="008511DC"/>
    <w:rsid w:val="00855F76"/>
    <w:rsid w:val="00863241"/>
    <w:rsid w:val="00865E14"/>
    <w:rsid w:val="0086619F"/>
    <w:rsid w:val="00874216"/>
    <w:rsid w:val="00875090"/>
    <w:rsid w:val="00876B68"/>
    <w:rsid w:val="00876E7D"/>
    <w:rsid w:val="008775A8"/>
    <w:rsid w:val="00877E84"/>
    <w:rsid w:val="00880F54"/>
    <w:rsid w:val="00884A87"/>
    <w:rsid w:val="0088534E"/>
    <w:rsid w:val="0088551A"/>
    <w:rsid w:val="0089265E"/>
    <w:rsid w:val="00894EF2"/>
    <w:rsid w:val="008A0FB4"/>
    <w:rsid w:val="008A30ED"/>
    <w:rsid w:val="008A6AED"/>
    <w:rsid w:val="008B4827"/>
    <w:rsid w:val="008B5E00"/>
    <w:rsid w:val="008C3FDC"/>
    <w:rsid w:val="008C6121"/>
    <w:rsid w:val="008D0421"/>
    <w:rsid w:val="008D7125"/>
    <w:rsid w:val="008E3286"/>
    <w:rsid w:val="008F2514"/>
    <w:rsid w:val="008F558B"/>
    <w:rsid w:val="008F5BB6"/>
    <w:rsid w:val="009013CB"/>
    <w:rsid w:val="00902CDE"/>
    <w:rsid w:val="009125CB"/>
    <w:rsid w:val="00912680"/>
    <w:rsid w:val="00913F0F"/>
    <w:rsid w:val="00914845"/>
    <w:rsid w:val="00922E26"/>
    <w:rsid w:val="00924506"/>
    <w:rsid w:val="00924B81"/>
    <w:rsid w:val="00925183"/>
    <w:rsid w:val="00931CD7"/>
    <w:rsid w:val="0093224D"/>
    <w:rsid w:val="00940736"/>
    <w:rsid w:val="00941FC8"/>
    <w:rsid w:val="00944101"/>
    <w:rsid w:val="0094539E"/>
    <w:rsid w:val="0094687C"/>
    <w:rsid w:val="00952775"/>
    <w:rsid w:val="00961F4D"/>
    <w:rsid w:val="0096505C"/>
    <w:rsid w:val="00970806"/>
    <w:rsid w:val="00971393"/>
    <w:rsid w:val="00971CF7"/>
    <w:rsid w:val="00986B7A"/>
    <w:rsid w:val="00993F21"/>
    <w:rsid w:val="009951A4"/>
    <w:rsid w:val="00996B4C"/>
    <w:rsid w:val="009A0A86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1F80"/>
    <w:rsid w:val="009D26A5"/>
    <w:rsid w:val="009F085B"/>
    <w:rsid w:val="009F09BC"/>
    <w:rsid w:val="009F3CD4"/>
    <w:rsid w:val="009F7DA1"/>
    <w:rsid w:val="00A02278"/>
    <w:rsid w:val="00A02A53"/>
    <w:rsid w:val="00A04055"/>
    <w:rsid w:val="00A06741"/>
    <w:rsid w:val="00A12389"/>
    <w:rsid w:val="00A14129"/>
    <w:rsid w:val="00A15B74"/>
    <w:rsid w:val="00A16CDA"/>
    <w:rsid w:val="00A17259"/>
    <w:rsid w:val="00A251FA"/>
    <w:rsid w:val="00A2672C"/>
    <w:rsid w:val="00A3115D"/>
    <w:rsid w:val="00A36B8D"/>
    <w:rsid w:val="00A37E25"/>
    <w:rsid w:val="00A460F5"/>
    <w:rsid w:val="00A472B4"/>
    <w:rsid w:val="00A51606"/>
    <w:rsid w:val="00A55A65"/>
    <w:rsid w:val="00A567CC"/>
    <w:rsid w:val="00A61475"/>
    <w:rsid w:val="00A628FA"/>
    <w:rsid w:val="00A667C7"/>
    <w:rsid w:val="00A66CFB"/>
    <w:rsid w:val="00A72564"/>
    <w:rsid w:val="00A72C71"/>
    <w:rsid w:val="00A738D2"/>
    <w:rsid w:val="00A75E2C"/>
    <w:rsid w:val="00A7658F"/>
    <w:rsid w:val="00A82DB1"/>
    <w:rsid w:val="00A87FAF"/>
    <w:rsid w:val="00A903A0"/>
    <w:rsid w:val="00A90936"/>
    <w:rsid w:val="00A971FF"/>
    <w:rsid w:val="00A97683"/>
    <w:rsid w:val="00AA39CE"/>
    <w:rsid w:val="00AA6E67"/>
    <w:rsid w:val="00AB0332"/>
    <w:rsid w:val="00AB4D74"/>
    <w:rsid w:val="00AC0E4E"/>
    <w:rsid w:val="00AC1B53"/>
    <w:rsid w:val="00AC5F6D"/>
    <w:rsid w:val="00AC755D"/>
    <w:rsid w:val="00AD0C20"/>
    <w:rsid w:val="00AE5A13"/>
    <w:rsid w:val="00AF35CC"/>
    <w:rsid w:val="00AF767F"/>
    <w:rsid w:val="00B04E55"/>
    <w:rsid w:val="00B06C89"/>
    <w:rsid w:val="00B07553"/>
    <w:rsid w:val="00B110F8"/>
    <w:rsid w:val="00B1236A"/>
    <w:rsid w:val="00B125A5"/>
    <w:rsid w:val="00B2181C"/>
    <w:rsid w:val="00B223A2"/>
    <w:rsid w:val="00B230D0"/>
    <w:rsid w:val="00B26449"/>
    <w:rsid w:val="00B27092"/>
    <w:rsid w:val="00B300C7"/>
    <w:rsid w:val="00B319B7"/>
    <w:rsid w:val="00B3336D"/>
    <w:rsid w:val="00B42C75"/>
    <w:rsid w:val="00B432FB"/>
    <w:rsid w:val="00B4451E"/>
    <w:rsid w:val="00B44554"/>
    <w:rsid w:val="00B466E3"/>
    <w:rsid w:val="00B4728D"/>
    <w:rsid w:val="00B50473"/>
    <w:rsid w:val="00B51292"/>
    <w:rsid w:val="00B518E1"/>
    <w:rsid w:val="00B54683"/>
    <w:rsid w:val="00B553E9"/>
    <w:rsid w:val="00B61659"/>
    <w:rsid w:val="00B71847"/>
    <w:rsid w:val="00B74E75"/>
    <w:rsid w:val="00B8272D"/>
    <w:rsid w:val="00B830BE"/>
    <w:rsid w:val="00B83531"/>
    <w:rsid w:val="00B8665D"/>
    <w:rsid w:val="00B90D53"/>
    <w:rsid w:val="00B90DFF"/>
    <w:rsid w:val="00B93E02"/>
    <w:rsid w:val="00BA3965"/>
    <w:rsid w:val="00BB02F9"/>
    <w:rsid w:val="00BB0C81"/>
    <w:rsid w:val="00BB2805"/>
    <w:rsid w:val="00BB43A1"/>
    <w:rsid w:val="00BC1A86"/>
    <w:rsid w:val="00BC2DE8"/>
    <w:rsid w:val="00BC3CE8"/>
    <w:rsid w:val="00BD0263"/>
    <w:rsid w:val="00BE01A9"/>
    <w:rsid w:val="00BE319F"/>
    <w:rsid w:val="00BE3EB3"/>
    <w:rsid w:val="00BE41F9"/>
    <w:rsid w:val="00BE4638"/>
    <w:rsid w:val="00BF291E"/>
    <w:rsid w:val="00BF371A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0A93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309E"/>
    <w:rsid w:val="00CA65AA"/>
    <w:rsid w:val="00CA6CF4"/>
    <w:rsid w:val="00CB5C2D"/>
    <w:rsid w:val="00CB5EAF"/>
    <w:rsid w:val="00CB6FF4"/>
    <w:rsid w:val="00CC0317"/>
    <w:rsid w:val="00CC422C"/>
    <w:rsid w:val="00CC5507"/>
    <w:rsid w:val="00CD1836"/>
    <w:rsid w:val="00CD1A5E"/>
    <w:rsid w:val="00CE16DB"/>
    <w:rsid w:val="00CE2EB6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35B1B"/>
    <w:rsid w:val="00D41F39"/>
    <w:rsid w:val="00D4502D"/>
    <w:rsid w:val="00D54D80"/>
    <w:rsid w:val="00D622E2"/>
    <w:rsid w:val="00D644A1"/>
    <w:rsid w:val="00D67F11"/>
    <w:rsid w:val="00D73BB3"/>
    <w:rsid w:val="00D74634"/>
    <w:rsid w:val="00D77E24"/>
    <w:rsid w:val="00D80E22"/>
    <w:rsid w:val="00D81CDC"/>
    <w:rsid w:val="00D82E27"/>
    <w:rsid w:val="00D83BFB"/>
    <w:rsid w:val="00D85083"/>
    <w:rsid w:val="00D85CD9"/>
    <w:rsid w:val="00D901BB"/>
    <w:rsid w:val="00D90FD9"/>
    <w:rsid w:val="00D92F70"/>
    <w:rsid w:val="00D94B20"/>
    <w:rsid w:val="00D973CD"/>
    <w:rsid w:val="00DA13C4"/>
    <w:rsid w:val="00DA6E77"/>
    <w:rsid w:val="00DA7BEE"/>
    <w:rsid w:val="00DB579B"/>
    <w:rsid w:val="00DB7DF2"/>
    <w:rsid w:val="00DC03ED"/>
    <w:rsid w:val="00DC7563"/>
    <w:rsid w:val="00DD7274"/>
    <w:rsid w:val="00DE3F30"/>
    <w:rsid w:val="00DE4A9E"/>
    <w:rsid w:val="00DF3426"/>
    <w:rsid w:val="00DF357A"/>
    <w:rsid w:val="00DF3A4D"/>
    <w:rsid w:val="00E00857"/>
    <w:rsid w:val="00E00887"/>
    <w:rsid w:val="00E02686"/>
    <w:rsid w:val="00E078BD"/>
    <w:rsid w:val="00E12742"/>
    <w:rsid w:val="00E134BC"/>
    <w:rsid w:val="00E15B47"/>
    <w:rsid w:val="00E17475"/>
    <w:rsid w:val="00E17DA3"/>
    <w:rsid w:val="00E202DF"/>
    <w:rsid w:val="00E252FD"/>
    <w:rsid w:val="00E27C89"/>
    <w:rsid w:val="00E31474"/>
    <w:rsid w:val="00E31BCA"/>
    <w:rsid w:val="00E35763"/>
    <w:rsid w:val="00E41E5C"/>
    <w:rsid w:val="00E429E6"/>
    <w:rsid w:val="00E4642D"/>
    <w:rsid w:val="00E465A3"/>
    <w:rsid w:val="00E5074B"/>
    <w:rsid w:val="00E56974"/>
    <w:rsid w:val="00E6673C"/>
    <w:rsid w:val="00E708AA"/>
    <w:rsid w:val="00E72134"/>
    <w:rsid w:val="00E72BDD"/>
    <w:rsid w:val="00E740CC"/>
    <w:rsid w:val="00E85470"/>
    <w:rsid w:val="00E8582A"/>
    <w:rsid w:val="00E926B1"/>
    <w:rsid w:val="00E95C17"/>
    <w:rsid w:val="00EA2E19"/>
    <w:rsid w:val="00EA4229"/>
    <w:rsid w:val="00EB32A7"/>
    <w:rsid w:val="00EC0B55"/>
    <w:rsid w:val="00EC7599"/>
    <w:rsid w:val="00ED409B"/>
    <w:rsid w:val="00ED4A42"/>
    <w:rsid w:val="00EE0706"/>
    <w:rsid w:val="00EE0E37"/>
    <w:rsid w:val="00EE2F6D"/>
    <w:rsid w:val="00EE32AF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357A8"/>
    <w:rsid w:val="00F41BD9"/>
    <w:rsid w:val="00F47E1B"/>
    <w:rsid w:val="00F53F2D"/>
    <w:rsid w:val="00F54697"/>
    <w:rsid w:val="00F549BD"/>
    <w:rsid w:val="00F6273E"/>
    <w:rsid w:val="00F712E2"/>
    <w:rsid w:val="00F90F99"/>
    <w:rsid w:val="00F94EA2"/>
    <w:rsid w:val="00F9673B"/>
    <w:rsid w:val="00F96CF5"/>
    <w:rsid w:val="00FA289B"/>
    <w:rsid w:val="00FA4D70"/>
    <w:rsid w:val="00FA5703"/>
    <w:rsid w:val="00FA6819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264"/>
    <w:rsid w:val="00FD66B9"/>
    <w:rsid w:val="00FD7230"/>
    <w:rsid w:val="00FE0B21"/>
    <w:rsid w:val="00FE2407"/>
    <w:rsid w:val="00FE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8582A"/>
    <w:pPr>
      <w:spacing w:before="120" w:after="120"/>
      <w:ind w:left="284" w:hanging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E8582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37226454-DD75-449E-B5DB-6C6D3837B9D3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19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13</cp:revision>
  <dcterms:created xsi:type="dcterms:W3CDTF">2025-07-09T16:48:00Z</dcterms:created>
  <dcterms:modified xsi:type="dcterms:W3CDTF">2025-09-26T04:10:00Z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